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2565F" w14:textId="75A033A7" w:rsidR="00BA00AB" w:rsidRDefault="009C54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PLUMER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d.1508)</w:t>
      </w:r>
    </w:p>
    <w:p w14:paraId="2C6BEC1D" w14:textId="67B1864D" w:rsidR="009C5400" w:rsidRDefault="009C54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buried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Wartre</w:t>
      </w:r>
      <w:proofErr w:type="spellEnd"/>
      <w:r>
        <w:rPr>
          <w:rFonts w:ascii="Times New Roman" w:hAnsi="Times New Roman" w:cs="Times New Roman"/>
          <w:sz w:val="24"/>
          <w:szCs w:val="24"/>
        </w:rPr>
        <w:t>. Clerk.</w:t>
      </w:r>
    </w:p>
    <w:p w14:paraId="207A3508" w14:textId="0B512D74" w:rsidR="009C5400" w:rsidRDefault="009C54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981CC" w14:textId="530553F6" w:rsidR="009C5400" w:rsidRDefault="009C54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72F0F1" w14:textId="08919655" w:rsidR="009C5400" w:rsidRDefault="009C54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Nov.1508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5440F94B" w14:textId="3A47E924" w:rsidR="009C5400" w:rsidRDefault="009C54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73C7D8FA" w14:textId="54DBD2EC" w:rsidR="009C5400" w:rsidRDefault="009C54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379B5A" w14:textId="404F8996" w:rsidR="009C5400" w:rsidRDefault="009C54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5E1AAE" w14:textId="0EEC5C3F" w:rsidR="009C5400" w:rsidRPr="009C5400" w:rsidRDefault="009C54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sectPr w:rsidR="009C5400" w:rsidRPr="009C54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9D53B" w14:textId="77777777" w:rsidR="009C5400" w:rsidRDefault="009C5400" w:rsidP="009139A6">
      <w:r>
        <w:separator/>
      </w:r>
    </w:p>
  </w:endnote>
  <w:endnote w:type="continuationSeparator" w:id="0">
    <w:p w14:paraId="5A693348" w14:textId="77777777" w:rsidR="009C5400" w:rsidRDefault="009C54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AEF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B56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575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863A2" w14:textId="77777777" w:rsidR="009C5400" w:rsidRDefault="009C5400" w:rsidP="009139A6">
      <w:r>
        <w:separator/>
      </w:r>
    </w:p>
  </w:footnote>
  <w:footnote w:type="continuationSeparator" w:id="0">
    <w:p w14:paraId="61979B62" w14:textId="77777777" w:rsidR="009C5400" w:rsidRDefault="009C54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13F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05A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F32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400"/>
    <w:rsid w:val="000666E0"/>
    <w:rsid w:val="002510B7"/>
    <w:rsid w:val="005C130B"/>
    <w:rsid w:val="00826F5C"/>
    <w:rsid w:val="009139A6"/>
    <w:rsid w:val="009448BB"/>
    <w:rsid w:val="009C5400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7E6F2"/>
  <w15:chartTrackingRefBased/>
  <w15:docId w15:val="{ABA29412-37A8-4233-B16E-CAA959F0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2021-03-17T11:03:00Z</dcterms:created>
  <dcterms:modified xsi:type="dcterms:W3CDTF">2021-03-17T11:05:00Z</dcterms:modified>
</cp:coreProperties>
</file>